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D38" w:rsidRDefault="003F4D38" w:rsidP="003F4D38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rPr>
          <w:u w:val="single"/>
        </w:rPr>
        <w:t>John BASYNGHAM</w:t>
      </w:r>
      <w:r>
        <w:t xml:space="preserve">       (fl.1457)</w:t>
      </w:r>
    </w:p>
    <w:p w:rsidR="003F4D38" w:rsidRDefault="003F4D38" w:rsidP="003F4D38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 xml:space="preserve">of </w:t>
      </w:r>
      <w:proofErr w:type="spellStart"/>
      <w:r>
        <w:t>Bassingham</w:t>
      </w:r>
      <w:proofErr w:type="spellEnd"/>
      <w:r>
        <w:t>, Norfolk.</w:t>
      </w:r>
      <w:r w:rsidR="0021432C">
        <w:t xml:space="preserve"> Husbandman.</w:t>
      </w:r>
    </w:p>
    <w:p w:rsidR="003F4D38" w:rsidRDefault="003F4D38" w:rsidP="003F4D38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3F4D38" w:rsidRDefault="003F4D38" w:rsidP="003F4D38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21432C" w:rsidRDefault="0021432C" w:rsidP="0021432C">
      <w:pPr>
        <w:pStyle w:val="NoSpacing"/>
      </w:pPr>
      <w:r>
        <w:tab/>
        <w:t>1450</w:t>
      </w:r>
      <w:r>
        <w:tab/>
        <w:t xml:space="preserve">Thomas </w:t>
      </w:r>
      <w:proofErr w:type="spellStart"/>
      <w:r>
        <w:t>Molle</w:t>
      </w:r>
      <w:proofErr w:type="spellEnd"/>
      <w:r>
        <w:t xml:space="preserve"> of </w:t>
      </w:r>
      <w:proofErr w:type="spellStart"/>
      <w:r>
        <w:t>Wesenham</w:t>
      </w:r>
      <w:proofErr w:type="spellEnd"/>
      <w:r>
        <w:t>(q.v.) brought a plaint of debt against him.</w:t>
      </w:r>
    </w:p>
    <w:p w:rsidR="0021432C" w:rsidRDefault="0021432C" w:rsidP="0021432C">
      <w:pPr>
        <w:pStyle w:val="NoSpacing"/>
      </w:pPr>
      <w:r>
        <w:tab/>
      </w:r>
      <w:r>
        <w:tab/>
      </w:r>
      <w:r w:rsidRPr="00EE426C">
        <w:t>(</w:t>
      </w:r>
      <w:hyperlink r:id="rId6" w:history="1">
        <w:r w:rsidRPr="007633AE">
          <w:rPr>
            <w:rStyle w:val="Hyperlink"/>
          </w:rPr>
          <w:t>http://aalt.law.uh.edu/Indices/CP40Indices/CP40no758/CP40no758Pl.htm</w:t>
        </w:r>
      </w:hyperlink>
      <w:r w:rsidRPr="00161209">
        <w:t>)</w:t>
      </w:r>
    </w:p>
    <w:p w:rsidR="003F4D38" w:rsidRDefault="003F4D38" w:rsidP="003F4D3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16 Dec.1457</w:t>
      </w:r>
      <w:r>
        <w:rPr>
          <w:rStyle w:val="Hyperlink"/>
          <w:u w:val="none"/>
        </w:rPr>
        <w:tab/>
        <w:t xml:space="preserve">He was one of those to whom Richard Miller of </w:t>
      </w:r>
      <w:proofErr w:type="spellStart"/>
      <w:r>
        <w:rPr>
          <w:rStyle w:val="Hyperlink"/>
          <w:u w:val="none"/>
        </w:rPr>
        <w:t>Aldborough</w:t>
      </w:r>
      <w:proofErr w:type="spellEnd"/>
      <w:r>
        <w:rPr>
          <w:rStyle w:val="Hyperlink"/>
          <w:u w:val="none"/>
        </w:rPr>
        <w:t>(q.v.) granted</w:t>
      </w:r>
    </w:p>
    <w:p w:rsidR="003F4D38" w:rsidRDefault="003F4D38" w:rsidP="003F4D38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t xml:space="preserve">2½ acres of land in </w:t>
      </w:r>
      <w:proofErr w:type="spellStart"/>
      <w:r>
        <w:t>Barningham</w:t>
      </w:r>
      <w:proofErr w:type="spellEnd"/>
      <w:r>
        <w:t>.</w:t>
      </w:r>
    </w:p>
    <w:p w:rsidR="003F4D38" w:rsidRDefault="003F4D38" w:rsidP="003F4D3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tab/>
      </w:r>
      <w:r>
        <w:tab/>
        <w:t>(</w:t>
      </w:r>
      <w:hyperlink r:id="rId7" w:history="1">
        <w:r w:rsidRPr="00325971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 WARD 2/52/177/102)</w:t>
      </w:r>
    </w:p>
    <w:p w:rsidR="003F4D38" w:rsidRDefault="003F4D38" w:rsidP="003F4D3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3F4D38" w:rsidRDefault="003F4D38" w:rsidP="003F4D3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3F4D38" w:rsidRDefault="003F4D38" w:rsidP="003F4D3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31 May 2015</w:t>
      </w:r>
    </w:p>
    <w:p w:rsidR="0021432C" w:rsidRDefault="0021432C" w:rsidP="003F4D3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5 April 2016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D38" w:rsidRDefault="003F4D38" w:rsidP="00920DE3">
      <w:pPr>
        <w:spacing w:after="0" w:line="240" w:lineRule="auto"/>
      </w:pPr>
      <w:r>
        <w:separator/>
      </w:r>
    </w:p>
  </w:endnote>
  <w:endnote w:type="continuationSeparator" w:id="0">
    <w:p w:rsidR="003F4D38" w:rsidRDefault="003F4D3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D38" w:rsidRDefault="003F4D38" w:rsidP="00920DE3">
      <w:pPr>
        <w:spacing w:after="0" w:line="240" w:lineRule="auto"/>
      </w:pPr>
      <w:r>
        <w:separator/>
      </w:r>
    </w:p>
  </w:footnote>
  <w:footnote w:type="continuationSeparator" w:id="0">
    <w:p w:rsidR="003F4D38" w:rsidRDefault="003F4D3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38"/>
    <w:rsid w:val="00120749"/>
    <w:rsid w:val="0021432C"/>
    <w:rsid w:val="003F4D3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8323C"/>
  <w15:docId w15:val="{CC721A7C-39E9-4475-965A-4D3B41C82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F4D3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2015-06-20T18:49:00Z</dcterms:created>
  <dcterms:modified xsi:type="dcterms:W3CDTF">2016-04-05T08:54:00Z</dcterms:modified>
</cp:coreProperties>
</file>